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A4566" w14:textId="77777777" w:rsidR="003D1F44" w:rsidRPr="00867EC9" w:rsidRDefault="003D1F44" w:rsidP="003D1F44">
      <w:pPr>
        <w:keepNext/>
        <w:spacing w:before="140" w:after="280"/>
        <w:jc w:val="both"/>
        <w:outlineLvl w:val="0"/>
        <w:rPr>
          <w:rFonts w:ascii="Frutiger for Schiphol Book" w:hAnsi="Frutiger for Schiphol Book"/>
          <w:b/>
          <w:caps/>
          <w:color w:val="1F497D"/>
          <w:sz w:val="28"/>
          <w:lang w:val="en-GB"/>
        </w:rPr>
      </w:pPr>
      <w:bookmarkStart w:id="0" w:name="_GoBack"/>
      <w:bookmarkEnd w:id="0"/>
      <w:r w:rsidRPr="00867EC9">
        <w:rPr>
          <w:rFonts w:ascii="Frutiger for Schiphol Book" w:hAnsi="Frutiger for Schiphol Book"/>
          <w:b/>
          <w:caps/>
          <w:color w:val="1F497D"/>
          <w:sz w:val="28"/>
          <w:lang w:val="en-GB"/>
        </w:rPr>
        <w:t>STANDARD FORM E</w:t>
      </w:r>
    </w:p>
    <w:p w14:paraId="44D52A9A" w14:textId="77777777" w:rsidR="003D1F44" w:rsidRPr="00867EC9" w:rsidRDefault="003D1F44" w:rsidP="003D1F44">
      <w:pPr>
        <w:tabs>
          <w:tab w:val="left" w:pos="737"/>
        </w:tabs>
        <w:rPr>
          <w:rFonts w:ascii="Frutiger for Schiphol Book" w:hAnsi="Frutiger for Schiphol Book"/>
          <w:b/>
          <w:color w:val="1F497D"/>
          <w:sz w:val="22"/>
          <w:szCs w:val="22"/>
          <w:lang w:val="en-GB"/>
        </w:rPr>
      </w:pPr>
      <w:r w:rsidRPr="00867EC9">
        <w:rPr>
          <w:rFonts w:ascii="Frutiger for Schiphol Book" w:hAnsi="Frutiger for Schiphol Book"/>
          <w:b/>
          <w:color w:val="1F497D"/>
          <w:sz w:val="22"/>
          <w:szCs w:val="22"/>
          <w:lang w:val="en-GB"/>
        </w:rPr>
        <w:t>Statement on the Formation of Syndicate</w:t>
      </w:r>
    </w:p>
    <w:p w14:paraId="40D039E6" w14:textId="77777777" w:rsidR="003D1F44" w:rsidRPr="00867EC9" w:rsidRDefault="003D1F44" w:rsidP="003D1F44">
      <w:pPr>
        <w:tabs>
          <w:tab w:val="left" w:pos="737"/>
        </w:tabs>
        <w:spacing w:after="280" w:line="280" w:lineRule="auto"/>
        <w:jc w:val="both"/>
        <w:rPr>
          <w:rFonts w:ascii="Frutiger for Schiphol Book" w:hAnsi="Frutiger for Schiphol Book"/>
          <w:lang w:val="en-GB"/>
        </w:rPr>
      </w:pPr>
      <w:r w:rsidRPr="00867EC9">
        <w:rPr>
          <w:rFonts w:ascii="Frutiger for Schiphol Book" w:hAnsi="Frutiger for Schiphol Book"/>
          <w:lang w:val="en-GB"/>
        </w:rPr>
        <w:t xml:space="preserve">The Syndicate must submit a statement regarding formation of a Syndicate upon tendering. </w:t>
      </w:r>
    </w:p>
    <w:p w14:paraId="0F4A123C" w14:textId="77777777" w:rsidR="003D1F44" w:rsidRPr="00867EC9" w:rsidRDefault="003D1F44" w:rsidP="003D1F44">
      <w:pPr>
        <w:tabs>
          <w:tab w:val="left" w:pos="737"/>
        </w:tabs>
        <w:spacing w:after="280" w:line="280" w:lineRule="auto"/>
        <w:jc w:val="both"/>
        <w:rPr>
          <w:rFonts w:ascii="Frutiger for Schiphol Book" w:hAnsi="Frutiger for Schiphol Book"/>
          <w:lang w:val="en-GB"/>
        </w:rPr>
      </w:pPr>
      <w:r w:rsidRPr="00867EC9">
        <w:rPr>
          <w:rFonts w:ascii="Frutiger for Schiphol Book" w:hAnsi="Frutiger for Schiphol Book"/>
          <w:lang w:val="en-GB"/>
        </w:rPr>
        <w:t>The Participant is a Syndicate because: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D1F44" w:rsidRPr="00FA2C77" w14:paraId="299DF0B6" w14:textId="77777777" w:rsidTr="00C07424">
        <w:tc>
          <w:tcPr>
            <w:tcW w:w="9189" w:type="dxa"/>
            <w:shd w:val="clear" w:color="auto" w:fill="auto"/>
          </w:tcPr>
          <w:p w14:paraId="27AA4DEE" w14:textId="77777777" w:rsidR="003D1F44" w:rsidRPr="00867EC9" w:rsidRDefault="003D1F44" w:rsidP="00C07424">
            <w:pPr>
              <w:tabs>
                <w:tab w:val="left" w:pos="737"/>
              </w:tabs>
              <w:spacing w:after="280"/>
              <w:jc w:val="both"/>
              <w:rPr>
                <w:rFonts w:ascii="Frutiger for Schiphol Book" w:hAnsi="Frutiger for Schiphol Book"/>
                <w:lang w:val="en-GB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>STATEMENT:</w:t>
            </w:r>
          </w:p>
          <w:p w14:paraId="4B7C7DE6" w14:textId="77777777" w:rsidR="003D1F44" w:rsidRPr="00867EC9" w:rsidRDefault="003D1F44" w:rsidP="00C07424">
            <w:pPr>
              <w:tabs>
                <w:tab w:val="left" w:pos="737"/>
              </w:tabs>
              <w:spacing w:after="280"/>
              <w:jc w:val="both"/>
              <w:rPr>
                <w:rFonts w:ascii="Frutiger for Schiphol Book" w:hAnsi="Frutiger for Schiphol Book"/>
                <w:lang w:val="en-GB"/>
              </w:rPr>
            </w:pPr>
            <w:r w:rsidRPr="00867EC9">
              <w:rPr>
                <w:rFonts w:ascii="Frutiger for Schiphol Book" w:hAnsi="Frutiger for Schiphol Book"/>
                <w:i/>
                <w:lang w:val="en-GB"/>
              </w:rPr>
              <w:t>(describe the number, importance, and capacity of the Syndicate Members in relation to the work/supply/services to be performed)</w:t>
            </w:r>
          </w:p>
          <w:p w14:paraId="01F6C39D" w14:textId="77777777" w:rsidR="003D1F44" w:rsidRPr="00867EC9" w:rsidRDefault="003D1F44" w:rsidP="00C07424">
            <w:pPr>
              <w:tabs>
                <w:tab w:val="left" w:pos="737"/>
              </w:tabs>
              <w:spacing w:after="280"/>
              <w:jc w:val="both"/>
              <w:rPr>
                <w:rFonts w:ascii="Frutiger for Schiphol Book" w:hAnsi="Frutiger for Schiphol Book"/>
                <w:lang w:val="en-GB"/>
              </w:rPr>
            </w:pPr>
          </w:p>
          <w:p w14:paraId="72BB1674" w14:textId="77777777" w:rsidR="003D1F44" w:rsidRPr="00867EC9" w:rsidRDefault="003D1F44" w:rsidP="00C07424">
            <w:pPr>
              <w:tabs>
                <w:tab w:val="left" w:pos="737"/>
              </w:tabs>
              <w:spacing w:after="280"/>
              <w:jc w:val="both"/>
              <w:rPr>
                <w:rFonts w:ascii="Frutiger for Schiphol Book" w:hAnsi="Frutiger for Schiphol Book"/>
                <w:lang w:val="en-GB"/>
              </w:rPr>
            </w:pPr>
          </w:p>
          <w:p w14:paraId="0E5957BB" w14:textId="77777777" w:rsidR="003D1F44" w:rsidRPr="00867EC9" w:rsidRDefault="003D1F44" w:rsidP="00C07424">
            <w:pPr>
              <w:tabs>
                <w:tab w:val="left" w:pos="737"/>
              </w:tabs>
              <w:spacing w:after="280"/>
              <w:jc w:val="both"/>
              <w:rPr>
                <w:rFonts w:ascii="Frutiger for Schiphol Book" w:hAnsi="Frutiger for Schiphol Book"/>
                <w:lang w:val="en-GB"/>
              </w:rPr>
            </w:pPr>
          </w:p>
          <w:p w14:paraId="14876798" w14:textId="77777777" w:rsidR="003D1F44" w:rsidRPr="00867EC9" w:rsidRDefault="003D1F44" w:rsidP="00C07424">
            <w:pPr>
              <w:tabs>
                <w:tab w:val="left" w:pos="737"/>
              </w:tabs>
              <w:spacing w:after="280"/>
              <w:jc w:val="both"/>
              <w:rPr>
                <w:rFonts w:ascii="Frutiger for Schiphol Book" w:hAnsi="Frutiger for Schiphol Book"/>
                <w:lang w:val="en-GB"/>
              </w:rPr>
            </w:pPr>
          </w:p>
        </w:tc>
      </w:tr>
    </w:tbl>
    <w:p w14:paraId="2B283C54" w14:textId="77777777" w:rsidR="003D1F44" w:rsidRPr="00867EC9" w:rsidRDefault="003D1F44" w:rsidP="003D1F44">
      <w:pPr>
        <w:tabs>
          <w:tab w:val="left" w:pos="737"/>
        </w:tabs>
        <w:rPr>
          <w:rFonts w:ascii="Frutiger for Schiphol Book" w:hAnsi="Frutiger for Schiphol Book"/>
          <w:lang w:val="en-GB"/>
        </w:rPr>
      </w:pPr>
    </w:p>
    <w:p w14:paraId="419F1D8F" w14:textId="77777777" w:rsidR="003D1F44" w:rsidRPr="00867EC9" w:rsidRDefault="003D1F44" w:rsidP="003D1F44">
      <w:pPr>
        <w:tabs>
          <w:tab w:val="left" w:pos="737"/>
        </w:tabs>
        <w:rPr>
          <w:rFonts w:ascii="Frutiger for Schiphol Book" w:hAnsi="Frutiger for Schiphol Book"/>
          <w:lang w:val="en-GB"/>
        </w:rPr>
      </w:pPr>
    </w:p>
    <w:p w14:paraId="103DD5E3" w14:textId="77777777" w:rsidR="003D1F44" w:rsidRPr="00867EC9" w:rsidRDefault="003D1F44" w:rsidP="003D1F44">
      <w:pPr>
        <w:tabs>
          <w:tab w:val="left" w:pos="737"/>
        </w:tabs>
        <w:spacing w:line="280" w:lineRule="auto"/>
        <w:rPr>
          <w:rFonts w:ascii="Frutiger for Schiphol Book" w:hAnsi="Frutiger for Schiphol Book"/>
          <w:lang w:val="en-GB"/>
        </w:rPr>
      </w:pPr>
      <w:r w:rsidRPr="00867EC9">
        <w:rPr>
          <w:rFonts w:ascii="Frutiger for Schiphol Book" w:hAnsi="Frutiger for Schiphol Book"/>
          <w:lang w:val="en-GB"/>
        </w:rPr>
        <w:t>In the case of a Syndicate being formed, the Participant must also submit a Syndicate Agreement with organisation chart within ten (10) calendar days after the announcement of the (provisional) selection result, as well as a statement regarding the acceptance of joint and several liability, in accordance with the requirements set out in Articles 10.2 and 10.4 of the ARN</w:t>
      </w:r>
      <w:r w:rsidRPr="00867EC9">
        <w:rPr>
          <w:rFonts w:ascii="Frutiger for Schiphol Book" w:hAnsi="Frutiger for Schiphol Book"/>
          <w:vertAlign w:val="superscript"/>
          <w:lang w:val="en-GB"/>
        </w:rPr>
        <w:t>2016</w:t>
      </w:r>
      <w:r w:rsidRPr="00867EC9">
        <w:rPr>
          <w:rFonts w:ascii="Frutiger for Schiphol Book" w:hAnsi="Frutiger for Schiphol Book"/>
          <w:lang w:val="en-GB"/>
        </w:rPr>
        <w:t>.</w:t>
      </w:r>
    </w:p>
    <w:p w14:paraId="2F431E43" w14:textId="77777777" w:rsidR="003D1F44" w:rsidRPr="00867EC9" w:rsidRDefault="003D1F44" w:rsidP="003D1F44">
      <w:pPr>
        <w:tabs>
          <w:tab w:val="left" w:pos="737"/>
        </w:tabs>
        <w:rPr>
          <w:rFonts w:ascii="Frutiger for Schiphol Book" w:hAnsi="Frutiger for Schiphol Book"/>
          <w:lang w:val="en-GB"/>
        </w:rPr>
      </w:pPr>
    </w:p>
    <w:p w14:paraId="3CECBE0A" w14:textId="77777777" w:rsidR="003D1F44" w:rsidRPr="00867EC9" w:rsidRDefault="003D1F44" w:rsidP="003D1F44">
      <w:pPr>
        <w:tabs>
          <w:tab w:val="left" w:pos="737"/>
        </w:tabs>
        <w:rPr>
          <w:rFonts w:ascii="Frutiger for Schiphol Book" w:hAnsi="Frutiger for Schiphol Book"/>
          <w:lang w:val="en-GB"/>
        </w:rPr>
      </w:pPr>
      <w:r w:rsidRPr="00867EC9">
        <w:rPr>
          <w:rFonts w:ascii="Frutiger for Schiphol Book" w:hAnsi="Frutiger for Schiphol Book"/>
          <w:lang w:val="en-GB"/>
        </w:rPr>
        <w:t>The undersigned hereby declares that it has signed this statement truthfully and also that it is legally authorised to do so.</w:t>
      </w:r>
    </w:p>
    <w:p w14:paraId="61436D55" w14:textId="77777777" w:rsidR="003D1F44" w:rsidRPr="00867EC9" w:rsidRDefault="003D1F44" w:rsidP="003D1F44">
      <w:pPr>
        <w:rPr>
          <w:rFonts w:ascii="Frutiger for Schiphol Book" w:hAnsi="Frutiger for Schiphol Book" w:cs="Tahoma"/>
          <w:lang w:val="en-GB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D1F44" w:rsidRPr="00867EC9" w14:paraId="1DF596A1" w14:textId="77777777" w:rsidTr="00C07424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72C63EB3" w14:textId="77777777" w:rsidR="003D1F44" w:rsidRPr="00867EC9" w:rsidRDefault="003D1F44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867EC9">
              <w:rPr>
                <w:rFonts w:ascii="Frutiger for Schiphol Book" w:hAnsi="Frutiger for Schiphol Book" w:cs="Tahoma"/>
                <w:lang w:val="en-GB"/>
              </w:rPr>
              <w:t>Name of Participant</w:t>
            </w:r>
          </w:p>
        </w:tc>
        <w:tc>
          <w:tcPr>
            <w:tcW w:w="5670" w:type="dxa"/>
          </w:tcPr>
          <w:p w14:paraId="3A605DA7" w14:textId="77777777" w:rsidR="003D1F44" w:rsidRPr="00867EC9" w:rsidRDefault="003D1F44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3D1F44" w:rsidRPr="00FA2C77" w14:paraId="676E281D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71A0527C" w14:textId="77777777" w:rsidR="003D1F44" w:rsidRPr="00877015" w:rsidRDefault="003D1F44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lang w:val="en-US"/>
              </w:rPr>
            </w:pPr>
            <w:r w:rsidRPr="00867EC9">
              <w:rPr>
                <w:rFonts w:ascii="Frutiger for Schiphol Book" w:hAnsi="Frutiger for Schiphol Book" w:cs="Tahoma"/>
                <w:lang w:val="en-GB"/>
              </w:rPr>
              <w:t>Name of Participant’s duly authorised representative</w:t>
            </w:r>
          </w:p>
        </w:tc>
        <w:tc>
          <w:tcPr>
            <w:tcW w:w="5670" w:type="dxa"/>
          </w:tcPr>
          <w:p w14:paraId="2E896180" w14:textId="77777777" w:rsidR="003D1F44" w:rsidRPr="00877015" w:rsidRDefault="003D1F44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US"/>
              </w:rPr>
            </w:pPr>
          </w:p>
        </w:tc>
      </w:tr>
      <w:tr w:rsidR="003D1F44" w:rsidRPr="007547DD" w14:paraId="35F35F39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0805DEB8" w14:textId="77777777" w:rsidR="003D1F44" w:rsidRPr="00877015" w:rsidRDefault="003D1F44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877015">
              <w:rPr>
                <w:rFonts w:ascii="Frutiger for Schiphol Book" w:hAnsi="Frutiger for Schiphol Book" w:cs="Tahoma"/>
                <w:lang w:val="en-GB"/>
              </w:rPr>
              <w:t>Position</w:t>
            </w:r>
          </w:p>
        </w:tc>
        <w:tc>
          <w:tcPr>
            <w:tcW w:w="5670" w:type="dxa"/>
          </w:tcPr>
          <w:p w14:paraId="643DE7D2" w14:textId="77777777" w:rsidR="003D1F44" w:rsidRPr="00877015" w:rsidRDefault="003D1F44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3D1F44" w:rsidRPr="007547DD" w14:paraId="1E004689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5498D1D1" w14:textId="77777777" w:rsidR="003D1F44" w:rsidRPr="00877015" w:rsidRDefault="003D1F44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GB"/>
              </w:rPr>
            </w:pPr>
            <w:r w:rsidRPr="00877015">
              <w:rPr>
                <w:rFonts w:ascii="Frutiger for Schiphol Book" w:hAnsi="Frutiger for Schiphol Book" w:cs="Tahoma"/>
                <w:lang w:val="en-GB"/>
              </w:rPr>
              <w:t>Signature:</w:t>
            </w:r>
          </w:p>
          <w:p w14:paraId="05B61D0A" w14:textId="77777777" w:rsidR="003D1F44" w:rsidRPr="00877015" w:rsidRDefault="003D1F44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  <w:tc>
          <w:tcPr>
            <w:tcW w:w="5670" w:type="dxa"/>
          </w:tcPr>
          <w:p w14:paraId="3684C181" w14:textId="77777777" w:rsidR="003D1F44" w:rsidRPr="00877015" w:rsidRDefault="003D1F44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3D1F44" w:rsidRPr="007547DD" w14:paraId="191DB821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0B9EB2FD" w14:textId="77777777" w:rsidR="003D1F44" w:rsidRPr="00877015" w:rsidRDefault="003D1F44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877015">
              <w:rPr>
                <w:rFonts w:ascii="Frutiger for Schiphol Book" w:hAnsi="Frutiger for Schiphol Book" w:cs="Tahoma"/>
                <w:lang w:val="en-GB"/>
              </w:rPr>
              <w:t>Place and date</w:t>
            </w:r>
          </w:p>
        </w:tc>
        <w:tc>
          <w:tcPr>
            <w:tcW w:w="5670" w:type="dxa"/>
          </w:tcPr>
          <w:p w14:paraId="624556BF" w14:textId="77777777" w:rsidR="003D1F44" w:rsidRPr="00877015" w:rsidRDefault="003D1F44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GB"/>
              </w:rPr>
            </w:pPr>
          </w:p>
        </w:tc>
      </w:tr>
    </w:tbl>
    <w:p w14:paraId="242D7C31" w14:textId="77777777" w:rsidR="003D1F44" w:rsidRPr="00877015" w:rsidRDefault="003D1F44" w:rsidP="003D1F44">
      <w:pPr>
        <w:rPr>
          <w:rFonts w:ascii="Frutiger for Schiphol Book" w:hAnsi="Frutiger for Schiphol Book" w:cs="Tahoma"/>
          <w:lang w:val="en-GB"/>
        </w:rPr>
      </w:pPr>
    </w:p>
    <w:p w14:paraId="0002321B" w14:textId="77777777" w:rsidR="003D1F44" w:rsidRPr="00877015" w:rsidRDefault="003D1F44" w:rsidP="003D1F44">
      <w:pPr>
        <w:tabs>
          <w:tab w:val="left" w:pos="737"/>
        </w:tabs>
        <w:rPr>
          <w:rFonts w:ascii="Frutiger for Schiphol Book" w:hAnsi="Frutiger for Schiphol Book"/>
          <w:lang w:val="en-GB"/>
        </w:rPr>
      </w:pPr>
    </w:p>
    <w:p w14:paraId="6F48E22A" w14:textId="77777777" w:rsidR="0054341E" w:rsidRDefault="0054341E"/>
    <w:sectPr w:rsidR="00543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utiger for Schiphol Book">
    <w:panose1 w:val="020B0503040304020203"/>
    <w:charset w:val="00"/>
    <w:family w:val="swiss"/>
    <w:pitch w:val="variable"/>
    <w:sig w:usb0="A00000AF" w:usb1="5000207B" w:usb2="00000000" w:usb3="00000000" w:csb0="0000009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F44"/>
    <w:rsid w:val="00026ECF"/>
    <w:rsid w:val="003D1F44"/>
    <w:rsid w:val="0054341E"/>
    <w:rsid w:val="006B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89611"/>
  <w15:chartTrackingRefBased/>
  <w15:docId w15:val="{8771EE97-8F0A-40A7-8727-BA2A14592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Frutiger for Schiphol Book" w:eastAsiaTheme="minorHAnsi" w:hAnsi="Frutiger for Schiphol Book" w:cstheme="minorBidi"/>
        <w:sz w:val="18"/>
        <w:szCs w:val="18"/>
        <w:lang w:val="nl-NL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D1F44"/>
    <w:rPr>
      <w:rFonts w:ascii="Schiphol Frutiger" w:eastAsia="Times New Roman" w:hAnsi="Schiphol Frutiger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797F24F9.dotm</Template>
  <TotalTime>0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Jonkhout, John</dc:creator>
  <cp:keywords/>
  <dc:description/>
  <cp:lastModifiedBy>John Jonkhout</cp:lastModifiedBy>
  <cp:revision>2</cp:revision>
  <dcterms:created xsi:type="dcterms:W3CDTF">2018-02-16T09:33:00Z</dcterms:created>
  <dcterms:modified xsi:type="dcterms:W3CDTF">2018-02-16T09:33:00Z</dcterms:modified>
</cp:coreProperties>
</file>